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A7C" w:rsidRPr="00393A7C" w:rsidRDefault="00393A7C" w:rsidP="00393A7C">
      <w:r w:rsidRPr="00393A7C">
        <w:rPr>
          <w:b/>
          <w:bCs/>
        </w:rPr>
        <w:t>Вкажіть центральну вулицю міста:</w:t>
      </w:r>
    </w:p>
    <w:p w:rsidR="00962364" w:rsidRPr="00393A7C" w:rsidRDefault="00393A7C" w:rsidP="00393A7C">
      <w:pPr>
        <w:pStyle w:val="a5"/>
        <w:numPr>
          <w:ilvl w:val="0"/>
          <w:numId w:val="1"/>
        </w:numPr>
        <w:rPr>
          <w:u w:val="single"/>
        </w:rPr>
      </w:pPr>
      <w:proofErr w:type="spellStart"/>
      <w:r w:rsidRPr="00393A7C">
        <w:rPr>
          <w:u w:val="single"/>
        </w:rPr>
        <w:t>Корзо</w:t>
      </w:r>
      <w:proofErr w:type="spellEnd"/>
    </w:p>
    <w:p w:rsidR="00393A7C" w:rsidRDefault="00393A7C" w:rsidP="00393A7C">
      <w:pPr>
        <w:pStyle w:val="a5"/>
        <w:numPr>
          <w:ilvl w:val="0"/>
          <w:numId w:val="1"/>
        </w:numPr>
      </w:pPr>
      <w:proofErr w:type="spellStart"/>
      <w:r>
        <w:t>Корятовича</w:t>
      </w:r>
      <w:proofErr w:type="spellEnd"/>
    </w:p>
    <w:p w:rsidR="00393A7C" w:rsidRDefault="00393A7C" w:rsidP="00393A7C">
      <w:pPr>
        <w:pStyle w:val="a5"/>
        <w:numPr>
          <w:ilvl w:val="0"/>
          <w:numId w:val="1"/>
        </w:numPr>
      </w:pPr>
      <w:r>
        <w:t>Петефі</w:t>
      </w:r>
    </w:p>
    <w:p w:rsidR="00393A7C" w:rsidRDefault="00393A7C" w:rsidP="00393A7C">
      <w:pPr>
        <w:pStyle w:val="a5"/>
        <w:numPr>
          <w:ilvl w:val="0"/>
          <w:numId w:val="1"/>
        </w:numPr>
      </w:pPr>
      <w:r>
        <w:t>Володимирська</w:t>
      </w:r>
    </w:p>
    <w:p w:rsidR="00393A7C" w:rsidRPr="00393A7C" w:rsidRDefault="00393A7C" w:rsidP="00393A7C">
      <w:r w:rsidRPr="00393A7C">
        <w:rPr>
          <w:b/>
          <w:bCs/>
        </w:rPr>
        <w:t>Який з поданих нижче телеканалів базується в межах Ужгорода?</w:t>
      </w:r>
    </w:p>
    <w:p w:rsidR="00393A7C" w:rsidRDefault="00393A7C" w:rsidP="00393A7C">
      <w:pPr>
        <w:pStyle w:val="a5"/>
        <w:numPr>
          <w:ilvl w:val="0"/>
          <w:numId w:val="2"/>
        </w:numPr>
      </w:pPr>
      <w:r>
        <w:t>1+1</w:t>
      </w:r>
    </w:p>
    <w:p w:rsidR="00393A7C" w:rsidRPr="00393A7C" w:rsidRDefault="00393A7C" w:rsidP="00393A7C">
      <w:pPr>
        <w:pStyle w:val="a5"/>
        <w:numPr>
          <w:ilvl w:val="0"/>
          <w:numId w:val="2"/>
        </w:numPr>
        <w:rPr>
          <w:u w:val="single"/>
        </w:rPr>
      </w:pPr>
      <w:r w:rsidRPr="00393A7C">
        <w:rPr>
          <w:u w:val="single"/>
        </w:rPr>
        <w:t>ТРК «</w:t>
      </w:r>
      <w:proofErr w:type="spellStart"/>
      <w:r w:rsidRPr="00393A7C">
        <w:rPr>
          <w:u w:val="single"/>
        </w:rPr>
        <w:t>Даніо</w:t>
      </w:r>
      <w:proofErr w:type="spellEnd"/>
      <w:r w:rsidRPr="00393A7C">
        <w:rPr>
          <w:u w:val="single"/>
        </w:rPr>
        <w:t>»</w:t>
      </w:r>
    </w:p>
    <w:p w:rsidR="00393A7C" w:rsidRDefault="00393A7C" w:rsidP="00393A7C">
      <w:pPr>
        <w:pStyle w:val="a5"/>
        <w:numPr>
          <w:ilvl w:val="0"/>
          <w:numId w:val="2"/>
        </w:numPr>
      </w:pPr>
      <w:r>
        <w:t>Інтер</w:t>
      </w:r>
    </w:p>
    <w:p w:rsidR="00393A7C" w:rsidRDefault="00393A7C" w:rsidP="00393A7C">
      <w:pPr>
        <w:pStyle w:val="a5"/>
        <w:numPr>
          <w:ilvl w:val="0"/>
          <w:numId w:val="2"/>
        </w:numPr>
      </w:pPr>
      <w:r>
        <w:t>ТРК «Україна»</w:t>
      </w:r>
    </w:p>
    <w:p w:rsidR="00393A7C" w:rsidRPr="00393A7C" w:rsidRDefault="00393A7C" w:rsidP="00393A7C">
      <w:r w:rsidRPr="00393A7C">
        <w:rPr>
          <w:b/>
          <w:bCs/>
        </w:rPr>
        <w:t>Вкажіть найближчу до Ужгорода закордонну столицю:</w:t>
      </w:r>
    </w:p>
    <w:p w:rsidR="00393A7C" w:rsidRDefault="00393A7C" w:rsidP="00393A7C">
      <w:pPr>
        <w:pStyle w:val="a5"/>
        <w:numPr>
          <w:ilvl w:val="0"/>
          <w:numId w:val="3"/>
        </w:numPr>
      </w:pPr>
      <w:r>
        <w:t>Прага</w:t>
      </w:r>
    </w:p>
    <w:p w:rsidR="00393A7C" w:rsidRDefault="00393A7C" w:rsidP="00393A7C">
      <w:pPr>
        <w:pStyle w:val="a5"/>
        <w:numPr>
          <w:ilvl w:val="0"/>
          <w:numId w:val="3"/>
        </w:numPr>
      </w:pPr>
      <w:r>
        <w:t>Варшава</w:t>
      </w:r>
    </w:p>
    <w:p w:rsidR="00393A7C" w:rsidRDefault="00393A7C" w:rsidP="00393A7C">
      <w:pPr>
        <w:pStyle w:val="a5"/>
        <w:numPr>
          <w:ilvl w:val="0"/>
          <w:numId w:val="3"/>
        </w:numPr>
      </w:pPr>
      <w:r>
        <w:t>Братислава</w:t>
      </w:r>
    </w:p>
    <w:p w:rsidR="00393A7C" w:rsidRPr="00393A7C" w:rsidRDefault="00393A7C" w:rsidP="00393A7C">
      <w:pPr>
        <w:pStyle w:val="a5"/>
        <w:numPr>
          <w:ilvl w:val="0"/>
          <w:numId w:val="3"/>
        </w:numPr>
        <w:rPr>
          <w:u w:val="single"/>
        </w:rPr>
      </w:pPr>
      <w:r w:rsidRPr="00393A7C">
        <w:rPr>
          <w:u w:val="single"/>
        </w:rPr>
        <w:t>Будапешт</w:t>
      </w:r>
    </w:p>
    <w:p w:rsidR="00393A7C" w:rsidRPr="00393A7C" w:rsidRDefault="00393A7C" w:rsidP="00393A7C">
      <w:r w:rsidRPr="00393A7C">
        <w:rPr>
          <w:b/>
          <w:bCs/>
        </w:rPr>
        <w:t>Вкажіть німецьке місто-побратим Ужгорода:</w:t>
      </w:r>
    </w:p>
    <w:p w:rsidR="00393A7C" w:rsidRPr="00393A7C" w:rsidRDefault="00393A7C" w:rsidP="00393A7C">
      <w:pPr>
        <w:pStyle w:val="a5"/>
        <w:numPr>
          <w:ilvl w:val="0"/>
          <w:numId w:val="4"/>
        </w:numPr>
        <w:rPr>
          <w:u w:val="single"/>
        </w:rPr>
      </w:pPr>
      <w:proofErr w:type="spellStart"/>
      <w:r w:rsidRPr="00393A7C">
        <w:rPr>
          <w:u w:val="single"/>
        </w:rPr>
        <w:t>Дармштадт</w:t>
      </w:r>
      <w:proofErr w:type="spellEnd"/>
    </w:p>
    <w:p w:rsidR="00393A7C" w:rsidRDefault="00393A7C" w:rsidP="00393A7C">
      <w:pPr>
        <w:pStyle w:val="a5"/>
        <w:numPr>
          <w:ilvl w:val="0"/>
          <w:numId w:val="4"/>
        </w:numPr>
      </w:pPr>
      <w:proofErr w:type="spellStart"/>
      <w:r>
        <w:t>Ческа-Ліпа</w:t>
      </w:r>
      <w:proofErr w:type="spellEnd"/>
    </w:p>
    <w:p w:rsidR="00393A7C" w:rsidRDefault="00393A7C" w:rsidP="00393A7C">
      <w:pPr>
        <w:pStyle w:val="a5"/>
        <w:numPr>
          <w:ilvl w:val="0"/>
          <w:numId w:val="4"/>
        </w:numPr>
      </w:pPr>
      <w:proofErr w:type="spellStart"/>
      <w:r>
        <w:t>Хорсенс</w:t>
      </w:r>
      <w:proofErr w:type="spellEnd"/>
    </w:p>
    <w:p w:rsidR="00393A7C" w:rsidRPr="00962364" w:rsidRDefault="00393A7C" w:rsidP="00393A7C">
      <w:pPr>
        <w:pStyle w:val="a5"/>
        <w:numPr>
          <w:ilvl w:val="0"/>
          <w:numId w:val="4"/>
        </w:numPr>
      </w:pPr>
      <w:proofErr w:type="spellStart"/>
      <w:r>
        <w:t>Корвалліс</w:t>
      </w:r>
      <w:bookmarkStart w:id="0" w:name="_GoBack"/>
      <w:bookmarkEnd w:id="0"/>
      <w:proofErr w:type="spellEnd"/>
    </w:p>
    <w:sectPr w:rsidR="00393A7C" w:rsidRPr="0096236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0716C"/>
    <w:multiLevelType w:val="hybridMultilevel"/>
    <w:tmpl w:val="2382B7F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FE25BA"/>
    <w:multiLevelType w:val="hybridMultilevel"/>
    <w:tmpl w:val="2B5E08C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CC48E2"/>
    <w:multiLevelType w:val="hybridMultilevel"/>
    <w:tmpl w:val="A9D4A6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A42C01"/>
    <w:multiLevelType w:val="hybridMultilevel"/>
    <w:tmpl w:val="AB44F4B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F6F"/>
    <w:rsid w:val="00393A7C"/>
    <w:rsid w:val="004B0E7E"/>
    <w:rsid w:val="007D1F6F"/>
    <w:rsid w:val="008578B8"/>
    <w:rsid w:val="009542A0"/>
    <w:rsid w:val="00962364"/>
    <w:rsid w:val="009A2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78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78B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93A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78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78B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93A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1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E4BBC-C196-4AF6-9262-19621E127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18368DA8.dotm</Template>
  <TotalTime>44</TotalTime>
  <Pages>1</Pages>
  <Words>212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Григорій Іванович Гогерчак</dc:creator>
  <cp:keywords/>
  <dc:description/>
  <cp:lastModifiedBy>Григорій Іванович Гогерчак</cp:lastModifiedBy>
  <cp:revision>4</cp:revision>
  <dcterms:created xsi:type="dcterms:W3CDTF">2013-11-25T14:22:00Z</dcterms:created>
  <dcterms:modified xsi:type="dcterms:W3CDTF">2013-11-25T15:11:00Z</dcterms:modified>
</cp:coreProperties>
</file>