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0E7E" w:rsidRPr="004B0E7E" w:rsidRDefault="004B0E7E">
      <w:r>
        <w:t>Головна сторінка</w:t>
      </w:r>
    </w:p>
    <w:p w:rsidR="009A2566" w:rsidRDefault="008578B8">
      <w:r>
        <w:rPr>
          <w:noProof/>
          <w:lang w:eastAsia="uk-UA"/>
        </w:rPr>
        <w:drawing>
          <wp:inline distT="0" distB="0" distL="0" distR="0" wp14:anchorId="18E27486" wp14:editId="43F5A204">
            <wp:extent cx="5067300" cy="3827782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8399" r="8864"/>
                    <a:stretch/>
                  </pic:blipFill>
                  <pic:spPr bwMode="auto">
                    <a:xfrm>
                      <a:off x="0" y="0"/>
                      <a:ext cx="5064148" cy="3825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0E7E" w:rsidRPr="004B0E7E" w:rsidRDefault="004B0E7E">
      <w:r>
        <w:t>Сторінка першого завдання (відповідь не обрано)</w:t>
      </w:r>
    </w:p>
    <w:p w:rsidR="008578B8" w:rsidRDefault="008578B8">
      <w:pPr>
        <w:rPr>
          <w:lang w:val="en-US"/>
        </w:rPr>
      </w:pPr>
      <w:r>
        <w:rPr>
          <w:noProof/>
          <w:lang w:eastAsia="uk-UA"/>
        </w:rPr>
        <w:drawing>
          <wp:inline distT="0" distB="0" distL="0" distR="0" wp14:anchorId="59881DC8" wp14:editId="669FA446">
            <wp:extent cx="5105400" cy="3827782"/>
            <wp:effectExtent l="0" t="0" r="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8398" r="8242"/>
                    <a:stretch/>
                  </pic:blipFill>
                  <pic:spPr bwMode="auto">
                    <a:xfrm>
                      <a:off x="0" y="0"/>
                      <a:ext cx="5102224" cy="3825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2364" w:rsidRDefault="00962364">
      <w:pPr>
        <w:rPr>
          <w:lang w:val="en-US"/>
        </w:rPr>
      </w:pPr>
      <w:r>
        <w:rPr>
          <w:lang w:val="en-US"/>
        </w:rPr>
        <w:br w:type="page"/>
      </w:r>
    </w:p>
    <w:p w:rsidR="00962364" w:rsidRDefault="00962364">
      <w:r>
        <w:lastRenderedPageBreak/>
        <w:t xml:space="preserve">Сторінка першого завдання (обрано правильний варіант - </w:t>
      </w:r>
      <w:proofErr w:type="spellStart"/>
      <w:r>
        <w:t>Корзо</w:t>
      </w:r>
      <w:proofErr w:type="spellEnd"/>
      <w:r>
        <w:t>)</w:t>
      </w:r>
    </w:p>
    <w:p w:rsidR="008578B8" w:rsidRDefault="008578B8">
      <w:r>
        <w:rPr>
          <w:noProof/>
          <w:lang w:eastAsia="uk-UA"/>
        </w:rPr>
        <w:drawing>
          <wp:inline distT="0" distB="0" distL="0" distR="0" wp14:anchorId="06EA1F9F" wp14:editId="5AB34ADB">
            <wp:extent cx="5095875" cy="3827782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8553" r="8242"/>
                    <a:stretch/>
                  </pic:blipFill>
                  <pic:spPr bwMode="auto">
                    <a:xfrm>
                      <a:off x="0" y="0"/>
                      <a:ext cx="5092705" cy="3825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2364" w:rsidRDefault="00962364">
      <w:r>
        <w:t xml:space="preserve">Сторінка першого завдання (обрано неправильний варіант - </w:t>
      </w:r>
      <w:proofErr w:type="spellStart"/>
      <w:r>
        <w:t>Корятовича</w:t>
      </w:r>
      <w:proofErr w:type="spellEnd"/>
      <w:r>
        <w:t>)</w:t>
      </w:r>
    </w:p>
    <w:p w:rsidR="00962364" w:rsidRDefault="00962364">
      <w:r>
        <w:rPr>
          <w:noProof/>
          <w:lang w:eastAsia="uk-UA"/>
        </w:rPr>
        <w:drawing>
          <wp:inline distT="0" distB="0" distL="0" distR="0" wp14:anchorId="179BA38F" wp14:editId="4B61E0C0">
            <wp:extent cx="5095875" cy="3827782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8398" r="8398"/>
                    <a:stretch/>
                  </pic:blipFill>
                  <pic:spPr bwMode="auto">
                    <a:xfrm>
                      <a:off x="0" y="0"/>
                      <a:ext cx="5092705" cy="3825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62364" w:rsidRDefault="00962364">
      <w:r>
        <w:br w:type="page"/>
      </w:r>
    </w:p>
    <w:p w:rsidR="00962364" w:rsidRDefault="00962364">
      <w:r>
        <w:lastRenderedPageBreak/>
        <w:t>Сторінка останнього завдання</w:t>
      </w:r>
    </w:p>
    <w:p w:rsidR="00962364" w:rsidRPr="00962364" w:rsidRDefault="00962364">
      <w:r>
        <w:rPr>
          <w:noProof/>
          <w:lang w:eastAsia="uk-UA"/>
        </w:rPr>
        <w:drawing>
          <wp:inline distT="0" distB="0" distL="0" distR="0" wp14:anchorId="70B4F191" wp14:editId="424AA647">
            <wp:extent cx="5086350" cy="3827782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8554" r="8398"/>
                    <a:stretch/>
                  </pic:blipFill>
                  <pic:spPr bwMode="auto">
                    <a:xfrm>
                      <a:off x="0" y="0"/>
                      <a:ext cx="5083186" cy="3825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62364" w:rsidRPr="00962364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1F6F"/>
    <w:rsid w:val="004B0E7E"/>
    <w:rsid w:val="007D1F6F"/>
    <w:rsid w:val="008578B8"/>
    <w:rsid w:val="00962364"/>
    <w:rsid w:val="009A2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78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78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578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78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2A7F98-4C6D-4B05-8DD1-97E28A60B7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DDA82EDF.dotm</Template>
  <TotalTime>27</TotalTime>
  <Pages>3</Pages>
  <Words>152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Григорій Іванович Гогерчак</dc:creator>
  <cp:keywords/>
  <dc:description/>
  <cp:lastModifiedBy>Григорій Іванович Гогерчак</cp:lastModifiedBy>
  <cp:revision>3</cp:revision>
  <dcterms:created xsi:type="dcterms:W3CDTF">2013-11-25T14:22:00Z</dcterms:created>
  <dcterms:modified xsi:type="dcterms:W3CDTF">2013-11-25T14:50:00Z</dcterms:modified>
</cp:coreProperties>
</file>